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DA38E" w14:textId="4D887BF5" w:rsidR="005C4082" w:rsidRPr="00825406" w:rsidRDefault="005C4082" w:rsidP="005C4082">
      <w:pPr>
        <w:pStyle w:val="Kop1"/>
        <w:numPr>
          <w:ilvl w:val="0"/>
          <w:numId w:val="0"/>
        </w:numPr>
      </w:pPr>
      <w:bookmarkStart w:id="0" w:name="_Toc101445099"/>
      <w:bookmarkStart w:id="1" w:name="_Toc384649645"/>
      <w:bookmarkStart w:id="2" w:name="_Toc388447759"/>
      <w:bookmarkStart w:id="3" w:name="_Toc391558038"/>
      <w:bookmarkStart w:id="4" w:name="_Toc394393156"/>
      <w:bookmarkStart w:id="5" w:name="_Toc401055976"/>
      <w:bookmarkStart w:id="6" w:name="_Toc444863039"/>
      <w:bookmarkStart w:id="7" w:name="_Toc444863622"/>
      <w:bookmarkStart w:id="8" w:name="_Toc462140148"/>
      <w:bookmarkStart w:id="9" w:name="_Toc489973367"/>
      <w:bookmarkStart w:id="10" w:name="_Toc497811558"/>
      <w:bookmarkStart w:id="11" w:name="_Toc506545293"/>
      <w:bookmarkStart w:id="12" w:name="_Toc506545755"/>
      <w:r w:rsidRPr="00825406">
        <w:t xml:space="preserve">Formulier 7 – </w:t>
      </w:r>
      <w:r w:rsidR="006A38D9" w:rsidRPr="00825406">
        <w:t>Model V</w:t>
      </w:r>
      <w:r w:rsidRPr="00825406">
        <w:t>ragenformulier</w:t>
      </w:r>
      <w:bookmarkEnd w:id="0"/>
      <w:r w:rsidRPr="00825406">
        <w:t xml:space="preserve"> </w:t>
      </w:r>
      <w:r w:rsidR="00312C4D">
        <w:t>(versie 1.0)</w:t>
      </w:r>
    </w:p>
    <w:p w14:paraId="19E416D8" w14:textId="2AF7486C" w:rsidR="003C259F" w:rsidRPr="00825406" w:rsidRDefault="005C4082" w:rsidP="005C4082">
      <w:r w:rsidRPr="00825406">
        <w:rPr>
          <w:rFonts w:cs="Arial"/>
          <w:b/>
        </w:rPr>
        <w:t xml:space="preserve">Behorende bij de aanbesteding: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9B0D0A" w:rsidRPr="009B0D0A">
        <w:rPr>
          <w:b/>
        </w:rPr>
        <w:t>230027REG Doelgroepenvervoer</w:t>
      </w:r>
    </w:p>
    <w:p w14:paraId="674059DC" w14:textId="1B927E1C" w:rsidR="005C4082" w:rsidRPr="00825406" w:rsidRDefault="005C4082" w:rsidP="005C4082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851"/>
        <w:gridCol w:w="2834"/>
      </w:tblGrid>
      <w:tr w:rsidR="001842B1" w:rsidRPr="00825406" w14:paraId="6842C130" w14:textId="77777777" w:rsidTr="001842B1">
        <w:tc>
          <w:tcPr>
            <w:tcW w:w="1129" w:type="dxa"/>
            <w:shd w:val="clear" w:color="auto" w:fill="95B3D7" w:themeFill="accent1" w:themeFillTint="99"/>
          </w:tcPr>
          <w:p w14:paraId="3D3A3514" w14:textId="781C05B6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Nummer</w:t>
            </w:r>
          </w:p>
        </w:tc>
        <w:tc>
          <w:tcPr>
            <w:tcW w:w="2127" w:type="dxa"/>
            <w:shd w:val="clear" w:color="auto" w:fill="95B3D7" w:themeFill="accent1" w:themeFillTint="99"/>
          </w:tcPr>
          <w:p w14:paraId="7D131801" w14:textId="2E2A3D20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Document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14:paraId="608CD31A" w14:textId="49DA18C5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Onderwerp</w:t>
            </w:r>
          </w:p>
        </w:tc>
        <w:tc>
          <w:tcPr>
            <w:tcW w:w="851" w:type="dxa"/>
            <w:shd w:val="clear" w:color="auto" w:fill="95B3D7" w:themeFill="accent1" w:themeFillTint="99"/>
          </w:tcPr>
          <w:p w14:paraId="158B664A" w14:textId="617F9DA6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Pagina</w:t>
            </w:r>
          </w:p>
        </w:tc>
        <w:tc>
          <w:tcPr>
            <w:tcW w:w="2834" w:type="dxa"/>
            <w:shd w:val="clear" w:color="auto" w:fill="95B3D7" w:themeFill="accent1" w:themeFillTint="99"/>
          </w:tcPr>
          <w:p w14:paraId="1FDFD032" w14:textId="46DBCD85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Vraag</w:t>
            </w:r>
          </w:p>
        </w:tc>
      </w:tr>
      <w:tr w:rsidR="001842B1" w:rsidRPr="00825406" w14:paraId="7F64B055" w14:textId="77777777" w:rsidTr="001842B1">
        <w:tc>
          <w:tcPr>
            <w:tcW w:w="1129" w:type="dxa"/>
          </w:tcPr>
          <w:p w14:paraId="63FA4306" w14:textId="77777777" w:rsidR="001842B1" w:rsidRPr="00825406" w:rsidRDefault="001842B1" w:rsidP="005C4082"/>
        </w:tc>
        <w:tc>
          <w:tcPr>
            <w:tcW w:w="2127" w:type="dxa"/>
          </w:tcPr>
          <w:p w14:paraId="12EA2F4C" w14:textId="77777777" w:rsidR="001842B1" w:rsidRPr="00825406" w:rsidRDefault="001842B1" w:rsidP="005C4082"/>
        </w:tc>
        <w:tc>
          <w:tcPr>
            <w:tcW w:w="2126" w:type="dxa"/>
          </w:tcPr>
          <w:p w14:paraId="3D254296" w14:textId="77777777" w:rsidR="001842B1" w:rsidRPr="00825406" w:rsidRDefault="001842B1" w:rsidP="005C4082"/>
        </w:tc>
        <w:tc>
          <w:tcPr>
            <w:tcW w:w="851" w:type="dxa"/>
          </w:tcPr>
          <w:p w14:paraId="59785560" w14:textId="77777777" w:rsidR="001842B1" w:rsidRPr="00825406" w:rsidRDefault="001842B1" w:rsidP="005C4082"/>
        </w:tc>
        <w:tc>
          <w:tcPr>
            <w:tcW w:w="2834" w:type="dxa"/>
          </w:tcPr>
          <w:p w14:paraId="78701864" w14:textId="77777777" w:rsidR="001842B1" w:rsidRPr="00825406" w:rsidRDefault="001842B1" w:rsidP="005C4082"/>
        </w:tc>
      </w:tr>
      <w:tr w:rsidR="001842B1" w:rsidRPr="00825406" w14:paraId="59090EEF" w14:textId="77777777" w:rsidTr="001842B1">
        <w:tc>
          <w:tcPr>
            <w:tcW w:w="1129" w:type="dxa"/>
          </w:tcPr>
          <w:p w14:paraId="54CD9E65" w14:textId="77777777" w:rsidR="001842B1" w:rsidRPr="00825406" w:rsidRDefault="001842B1" w:rsidP="005C4082"/>
        </w:tc>
        <w:tc>
          <w:tcPr>
            <w:tcW w:w="2127" w:type="dxa"/>
          </w:tcPr>
          <w:p w14:paraId="6F4269B9" w14:textId="77777777" w:rsidR="001842B1" w:rsidRPr="00825406" w:rsidRDefault="001842B1" w:rsidP="005C4082"/>
        </w:tc>
        <w:tc>
          <w:tcPr>
            <w:tcW w:w="2126" w:type="dxa"/>
          </w:tcPr>
          <w:p w14:paraId="61DEC0A9" w14:textId="77777777" w:rsidR="001842B1" w:rsidRPr="00825406" w:rsidRDefault="001842B1" w:rsidP="005C4082"/>
        </w:tc>
        <w:tc>
          <w:tcPr>
            <w:tcW w:w="851" w:type="dxa"/>
          </w:tcPr>
          <w:p w14:paraId="3992074F" w14:textId="77777777" w:rsidR="001842B1" w:rsidRPr="00825406" w:rsidRDefault="001842B1" w:rsidP="005C4082"/>
        </w:tc>
        <w:tc>
          <w:tcPr>
            <w:tcW w:w="2834" w:type="dxa"/>
          </w:tcPr>
          <w:p w14:paraId="322F3B77" w14:textId="77777777" w:rsidR="001842B1" w:rsidRPr="00825406" w:rsidRDefault="001842B1" w:rsidP="005C4082"/>
        </w:tc>
      </w:tr>
      <w:tr w:rsidR="001842B1" w:rsidRPr="00825406" w14:paraId="02B7CE06" w14:textId="77777777" w:rsidTr="001842B1">
        <w:tc>
          <w:tcPr>
            <w:tcW w:w="1129" w:type="dxa"/>
          </w:tcPr>
          <w:p w14:paraId="0DCE7498" w14:textId="77777777" w:rsidR="001842B1" w:rsidRPr="00825406" w:rsidRDefault="001842B1" w:rsidP="005C4082"/>
        </w:tc>
        <w:tc>
          <w:tcPr>
            <w:tcW w:w="2127" w:type="dxa"/>
          </w:tcPr>
          <w:p w14:paraId="445BACB5" w14:textId="77777777" w:rsidR="001842B1" w:rsidRPr="00825406" w:rsidRDefault="001842B1" w:rsidP="005C4082"/>
        </w:tc>
        <w:tc>
          <w:tcPr>
            <w:tcW w:w="2126" w:type="dxa"/>
          </w:tcPr>
          <w:p w14:paraId="0BFD6C28" w14:textId="77777777" w:rsidR="001842B1" w:rsidRPr="00825406" w:rsidRDefault="001842B1" w:rsidP="005C4082"/>
        </w:tc>
        <w:tc>
          <w:tcPr>
            <w:tcW w:w="851" w:type="dxa"/>
          </w:tcPr>
          <w:p w14:paraId="142AEA30" w14:textId="77777777" w:rsidR="001842B1" w:rsidRPr="00825406" w:rsidRDefault="001842B1" w:rsidP="005C4082"/>
        </w:tc>
        <w:tc>
          <w:tcPr>
            <w:tcW w:w="2834" w:type="dxa"/>
          </w:tcPr>
          <w:p w14:paraId="4D66FAFE" w14:textId="77777777" w:rsidR="001842B1" w:rsidRPr="00825406" w:rsidRDefault="001842B1" w:rsidP="005C4082"/>
        </w:tc>
      </w:tr>
      <w:tr w:rsidR="001842B1" w:rsidRPr="00825406" w14:paraId="16775156" w14:textId="77777777" w:rsidTr="001842B1">
        <w:tc>
          <w:tcPr>
            <w:tcW w:w="1129" w:type="dxa"/>
          </w:tcPr>
          <w:p w14:paraId="1AEB748F" w14:textId="77777777" w:rsidR="001842B1" w:rsidRPr="00825406" w:rsidRDefault="001842B1" w:rsidP="005C4082"/>
        </w:tc>
        <w:tc>
          <w:tcPr>
            <w:tcW w:w="2127" w:type="dxa"/>
          </w:tcPr>
          <w:p w14:paraId="55E3407B" w14:textId="77777777" w:rsidR="001842B1" w:rsidRPr="00825406" w:rsidRDefault="001842B1" w:rsidP="005C4082"/>
        </w:tc>
        <w:tc>
          <w:tcPr>
            <w:tcW w:w="2126" w:type="dxa"/>
          </w:tcPr>
          <w:p w14:paraId="0A2D80CF" w14:textId="77777777" w:rsidR="001842B1" w:rsidRPr="00825406" w:rsidRDefault="001842B1" w:rsidP="005C4082"/>
        </w:tc>
        <w:tc>
          <w:tcPr>
            <w:tcW w:w="851" w:type="dxa"/>
          </w:tcPr>
          <w:p w14:paraId="0EB33BAD" w14:textId="77777777" w:rsidR="001842B1" w:rsidRPr="00825406" w:rsidRDefault="001842B1" w:rsidP="005C4082"/>
        </w:tc>
        <w:tc>
          <w:tcPr>
            <w:tcW w:w="2834" w:type="dxa"/>
          </w:tcPr>
          <w:p w14:paraId="0D05115A" w14:textId="77777777" w:rsidR="001842B1" w:rsidRPr="00825406" w:rsidRDefault="001842B1" w:rsidP="005C4082"/>
        </w:tc>
      </w:tr>
    </w:tbl>
    <w:p w14:paraId="32F107B2" w14:textId="77777777" w:rsidR="005C4082" w:rsidRDefault="005C4082" w:rsidP="005C4082"/>
    <w:p w14:paraId="1D76DECD" w14:textId="77777777" w:rsidR="009E3BE0" w:rsidRPr="009E3BE0" w:rsidRDefault="009E3BE0" w:rsidP="009E3BE0"/>
    <w:p w14:paraId="725865D8" w14:textId="77777777" w:rsidR="009E3BE0" w:rsidRPr="009E3BE0" w:rsidRDefault="009E3BE0" w:rsidP="009E3BE0"/>
    <w:p w14:paraId="182FB208" w14:textId="77777777" w:rsidR="009E3BE0" w:rsidRPr="009E3BE0" w:rsidRDefault="009E3BE0" w:rsidP="009E3BE0"/>
    <w:p w14:paraId="03705706" w14:textId="77777777" w:rsidR="009E3BE0" w:rsidRPr="009E3BE0" w:rsidRDefault="009E3BE0" w:rsidP="009E3BE0"/>
    <w:p w14:paraId="014A168D" w14:textId="77777777" w:rsidR="009E3BE0" w:rsidRPr="009E3BE0" w:rsidRDefault="009E3BE0" w:rsidP="009E3BE0"/>
    <w:p w14:paraId="1AB1F5F2" w14:textId="77777777" w:rsidR="009E3BE0" w:rsidRDefault="009E3BE0" w:rsidP="009E3BE0"/>
    <w:p w14:paraId="64E8E1E3" w14:textId="552EB959" w:rsidR="009E3BE0" w:rsidRPr="009E3BE0" w:rsidRDefault="009E3BE0" w:rsidP="009E3BE0">
      <w:pPr>
        <w:tabs>
          <w:tab w:val="left" w:pos="5880"/>
        </w:tabs>
      </w:pPr>
      <w:r>
        <w:tab/>
      </w:r>
    </w:p>
    <w:sectPr w:rsidR="009E3BE0" w:rsidRPr="009E3BE0" w:rsidSect="009E3BE0">
      <w:headerReference w:type="default" r:id="rId8"/>
      <w:footerReference w:type="default" r:id="rId9"/>
      <w:footnotePr>
        <w:pos w:val="beneathText"/>
      </w:footnotePr>
      <w:pgSz w:w="11906" w:h="16838" w:code="9"/>
      <w:pgMar w:top="1843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5FA64C5E" w:rsidR="00C263D9" w:rsidRPr="005D7108" w:rsidRDefault="009B0D0A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9B0D0A">
      <w:rPr>
        <w:sz w:val="16"/>
      </w:rPr>
      <w:t>230027REG Doelgroepenvervoer</w:t>
    </w:r>
    <w:r w:rsidR="00C263D9" w:rsidRPr="00D87F9B">
      <w:rPr>
        <w:sz w:val="16"/>
      </w:rPr>
      <w:tab/>
    </w:r>
    <w:r w:rsidR="00DD1DD7">
      <w:rPr>
        <w:sz w:val="16"/>
      </w:rPr>
      <w:tab/>
    </w:r>
    <w:r w:rsidR="00C263D9" w:rsidRPr="00D87F9B">
      <w:rPr>
        <w:sz w:val="16"/>
      </w:rPr>
      <w:fldChar w:fldCharType="begin"/>
    </w:r>
    <w:r w:rsidR="00C263D9" w:rsidRPr="00D87F9B">
      <w:rPr>
        <w:sz w:val="16"/>
      </w:rPr>
      <w:instrText>PAGE   \* MERGEFORMAT</w:instrText>
    </w:r>
    <w:r w:rsidR="00C263D9" w:rsidRPr="00D87F9B">
      <w:rPr>
        <w:sz w:val="16"/>
      </w:rPr>
      <w:fldChar w:fldCharType="separate"/>
    </w:r>
    <w:r w:rsidR="00FD5E0B">
      <w:rPr>
        <w:sz w:val="16"/>
      </w:rPr>
      <w:t>56</w:t>
    </w:r>
    <w:r w:rsidR="00C263D9" w:rsidRPr="00D87F9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4EC8B9E0" w:rsidR="00C263D9" w:rsidRDefault="009E3BE0" w:rsidP="00D87F9B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058FAC35" wp14:editId="73CE1AF5">
          <wp:extent cx="1945005" cy="524510"/>
          <wp:effectExtent l="0" t="0" r="0" b="889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516502">
    <w:abstractNumId w:val="0"/>
  </w:num>
  <w:num w:numId="2" w16cid:durableId="585723923">
    <w:abstractNumId w:val="56"/>
  </w:num>
  <w:num w:numId="3" w16cid:durableId="1149593320">
    <w:abstractNumId w:val="18"/>
  </w:num>
  <w:num w:numId="4" w16cid:durableId="1904099261">
    <w:abstractNumId w:val="40"/>
  </w:num>
  <w:num w:numId="5" w16cid:durableId="274485415">
    <w:abstractNumId w:val="64"/>
  </w:num>
  <w:num w:numId="6" w16cid:durableId="882864643">
    <w:abstractNumId w:val="54"/>
  </w:num>
  <w:num w:numId="7" w16cid:durableId="1204749796">
    <w:abstractNumId w:val="16"/>
  </w:num>
  <w:num w:numId="8" w16cid:durableId="714934315">
    <w:abstractNumId w:val="49"/>
  </w:num>
  <w:num w:numId="9" w16cid:durableId="918903942">
    <w:abstractNumId w:val="6"/>
  </w:num>
  <w:num w:numId="10" w16cid:durableId="1162114342">
    <w:abstractNumId w:val="19"/>
  </w:num>
  <w:num w:numId="11" w16cid:durableId="1871531509">
    <w:abstractNumId w:val="15"/>
  </w:num>
  <w:num w:numId="12" w16cid:durableId="173345532">
    <w:abstractNumId w:val="74"/>
  </w:num>
  <w:num w:numId="13" w16cid:durableId="1816676576">
    <w:abstractNumId w:val="80"/>
  </w:num>
  <w:num w:numId="14" w16cid:durableId="1651207455">
    <w:abstractNumId w:val="78"/>
  </w:num>
  <w:num w:numId="15" w16cid:durableId="928584085">
    <w:abstractNumId w:val="76"/>
  </w:num>
  <w:num w:numId="16" w16cid:durableId="870651364">
    <w:abstractNumId w:val="69"/>
  </w:num>
  <w:num w:numId="17" w16cid:durableId="1871797165">
    <w:abstractNumId w:val="24"/>
  </w:num>
  <w:num w:numId="18" w16cid:durableId="1252737763">
    <w:abstractNumId w:val="28"/>
  </w:num>
  <w:num w:numId="19" w16cid:durableId="1196851101">
    <w:abstractNumId w:val="65"/>
  </w:num>
  <w:num w:numId="20" w16cid:durableId="1827475163">
    <w:abstractNumId w:val="51"/>
  </w:num>
  <w:num w:numId="21" w16cid:durableId="272176724">
    <w:abstractNumId w:val="33"/>
  </w:num>
  <w:num w:numId="22" w16cid:durableId="630789628">
    <w:abstractNumId w:val="8"/>
  </w:num>
  <w:num w:numId="23" w16cid:durableId="1653563211">
    <w:abstractNumId w:val="23"/>
  </w:num>
  <w:num w:numId="24" w16cid:durableId="1456102587">
    <w:abstractNumId w:val="10"/>
  </w:num>
  <w:num w:numId="25" w16cid:durableId="1216966357">
    <w:abstractNumId w:val="1"/>
  </w:num>
  <w:num w:numId="26" w16cid:durableId="755976712">
    <w:abstractNumId w:val="11"/>
  </w:num>
  <w:num w:numId="27" w16cid:durableId="1471051684">
    <w:abstractNumId w:val="14"/>
  </w:num>
  <w:num w:numId="28" w16cid:durableId="27997993">
    <w:abstractNumId w:val="68"/>
  </w:num>
  <w:num w:numId="29" w16cid:durableId="101339310">
    <w:abstractNumId w:val="34"/>
  </w:num>
  <w:num w:numId="30" w16cid:durableId="246308413">
    <w:abstractNumId w:val="31"/>
  </w:num>
  <w:num w:numId="31" w16cid:durableId="1981112370">
    <w:abstractNumId w:val="7"/>
  </w:num>
  <w:num w:numId="32" w16cid:durableId="201304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2888723">
    <w:abstractNumId w:val="71"/>
  </w:num>
  <w:num w:numId="34" w16cid:durableId="1452162159">
    <w:abstractNumId w:val="77"/>
  </w:num>
  <w:num w:numId="35" w16cid:durableId="1505240852">
    <w:abstractNumId w:val="5"/>
  </w:num>
  <w:num w:numId="36" w16cid:durableId="888880706">
    <w:abstractNumId w:val="55"/>
  </w:num>
  <w:num w:numId="37" w16cid:durableId="1226918321">
    <w:abstractNumId w:val="30"/>
  </w:num>
  <w:num w:numId="38" w16cid:durableId="1064835905">
    <w:abstractNumId w:val="62"/>
  </w:num>
  <w:num w:numId="39" w16cid:durableId="890460544">
    <w:abstractNumId w:val="13"/>
  </w:num>
  <w:num w:numId="40" w16cid:durableId="260261810">
    <w:abstractNumId w:val="41"/>
  </w:num>
  <w:num w:numId="41" w16cid:durableId="34085459">
    <w:abstractNumId w:val="80"/>
  </w:num>
  <w:num w:numId="42" w16cid:durableId="365181352">
    <w:abstractNumId w:val="80"/>
    <w:lvlOverride w:ilvl="0">
      <w:startOverride w:val="1"/>
    </w:lvlOverride>
  </w:num>
  <w:num w:numId="43" w16cid:durableId="1095514680">
    <w:abstractNumId w:val="20"/>
  </w:num>
  <w:num w:numId="44" w16cid:durableId="998070095">
    <w:abstractNumId w:val="80"/>
    <w:lvlOverride w:ilvl="0">
      <w:startOverride w:val="1"/>
    </w:lvlOverride>
  </w:num>
  <w:num w:numId="45" w16cid:durableId="945387186">
    <w:abstractNumId w:val="29"/>
  </w:num>
  <w:num w:numId="46" w16cid:durableId="1918049401">
    <w:abstractNumId w:val="37"/>
  </w:num>
  <w:num w:numId="47" w16cid:durableId="1414668585">
    <w:abstractNumId w:val="39"/>
  </w:num>
  <w:num w:numId="48" w16cid:durableId="93985248">
    <w:abstractNumId w:val="79"/>
  </w:num>
  <w:num w:numId="49" w16cid:durableId="2019187744">
    <w:abstractNumId w:val="80"/>
    <w:lvlOverride w:ilvl="0">
      <w:startOverride w:val="1"/>
    </w:lvlOverride>
  </w:num>
  <w:num w:numId="50" w16cid:durableId="545606638">
    <w:abstractNumId w:val="50"/>
  </w:num>
  <w:num w:numId="51" w16cid:durableId="310600100">
    <w:abstractNumId w:val="2"/>
  </w:num>
  <w:num w:numId="52" w16cid:durableId="1737163782">
    <w:abstractNumId w:val="53"/>
  </w:num>
  <w:num w:numId="53" w16cid:durableId="86120956">
    <w:abstractNumId w:val="82"/>
  </w:num>
  <w:num w:numId="54" w16cid:durableId="744569880">
    <w:abstractNumId w:val="63"/>
  </w:num>
  <w:num w:numId="55" w16cid:durableId="1265380962">
    <w:abstractNumId w:val="59"/>
  </w:num>
  <w:num w:numId="56" w16cid:durableId="157969161">
    <w:abstractNumId w:val="48"/>
  </w:num>
  <w:num w:numId="57" w16cid:durableId="1098986018">
    <w:abstractNumId w:val="47"/>
  </w:num>
  <w:num w:numId="58" w16cid:durableId="1106391492">
    <w:abstractNumId w:val="25"/>
  </w:num>
  <w:num w:numId="59" w16cid:durableId="944070849">
    <w:abstractNumId w:val="26"/>
  </w:num>
  <w:num w:numId="60" w16cid:durableId="943801063">
    <w:abstractNumId w:val="21"/>
  </w:num>
  <w:num w:numId="61" w16cid:durableId="623318282">
    <w:abstractNumId w:val="36"/>
  </w:num>
  <w:num w:numId="62" w16cid:durableId="91829128">
    <w:abstractNumId w:val="44"/>
  </w:num>
  <w:num w:numId="63" w16cid:durableId="2139758706">
    <w:abstractNumId w:val="58"/>
  </w:num>
  <w:num w:numId="64" w16cid:durableId="1298611055">
    <w:abstractNumId w:val="57"/>
  </w:num>
  <w:num w:numId="65" w16cid:durableId="1741174289">
    <w:abstractNumId w:val="4"/>
  </w:num>
  <w:num w:numId="66" w16cid:durableId="1680081282">
    <w:abstractNumId w:val="43"/>
  </w:num>
  <w:num w:numId="67" w16cid:durableId="1157693762">
    <w:abstractNumId w:val="38"/>
  </w:num>
  <w:num w:numId="68" w16cid:durableId="1237280295">
    <w:abstractNumId w:val="73"/>
  </w:num>
  <w:num w:numId="69" w16cid:durableId="477769370">
    <w:abstractNumId w:val="22"/>
  </w:num>
  <w:num w:numId="70" w16cid:durableId="1427575025">
    <w:abstractNumId w:val="52"/>
  </w:num>
  <w:num w:numId="71" w16cid:durableId="922420256">
    <w:abstractNumId w:val="81"/>
  </w:num>
  <w:num w:numId="72" w16cid:durableId="1735547292">
    <w:abstractNumId w:val="60"/>
  </w:num>
  <w:num w:numId="73" w16cid:durableId="712467470">
    <w:abstractNumId w:val="12"/>
  </w:num>
  <w:num w:numId="74" w16cid:durableId="397363002">
    <w:abstractNumId w:val="45"/>
  </w:num>
  <w:num w:numId="75" w16cid:durableId="1961108796">
    <w:abstractNumId w:val="17"/>
  </w:num>
  <w:num w:numId="76" w16cid:durableId="1773742046">
    <w:abstractNumId w:val="72"/>
  </w:num>
  <w:num w:numId="77" w16cid:durableId="1996958146">
    <w:abstractNumId w:val="42"/>
  </w:num>
  <w:num w:numId="78" w16cid:durableId="22754871">
    <w:abstractNumId w:val="9"/>
  </w:num>
  <w:num w:numId="79" w16cid:durableId="1229263726">
    <w:abstractNumId w:val="66"/>
  </w:num>
  <w:num w:numId="80" w16cid:durableId="937372904">
    <w:abstractNumId w:val="46"/>
  </w:num>
  <w:num w:numId="81" w16cid:durableId="1124470745">
    <w:abstractNumId w:val="75"/>
  </w:num>
  <w:num w:numId="82" w16cid:durableId="386495311">
    <w:abstractNumId w:val="61"/>
  </w:num>
  <w:num w:numId="83" w16cid:durableId="1846239750">
    <w:abstractNumId w:val="83"/>
  </w:num>
  <w:num w:numId="84" w16cid:durableId="38937829">
    <w:abstractNumId w:val="3"/>
  </w:num>
  <w:num w:numId="85" w16cid:durableId="792095971">
    <w:abstractNumId w:val="32"/>
  </w:num>
  <w:num w:numId="86" w16cid:durableId="1021322371">
    <w:abstractNumId w:val="35"/>
  </w:num>
  <w:num w:numId="87" w16cid:durableId="727611827">
    <w:abstractNumId w:val="70"/>
  </w:num>
  <w:num w:numId="88" w16cid:durableId="162166960">
    <w:abstractNumId w:val="67"/>
  </w:num>
  <w:num w:numId="89" w16cid:durableId="1068920977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2C4D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0C3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0D0A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3BE0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2</TotalTime>
  <Pages>1</Pages>
  <Words>17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7</cp:revision>
  <cp:lastPrinted>2022-04-21T12:51:00Z</cp:lastPrinted>
  <dcterms:created xsi:type="dcterms:W3CDTF">2022-04-21T13:01:00Z</dcterms:created>
  <dcterms:modified xsi:type="dcterms:W3CDTF">2024-01-25T15:15:00Z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